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46"/>
        <w:tblW w:w="9955" w:type="dxa"/>
        <w:tblLook w:val="01E0"/>
      </w:tblPr>
      <w:tblGrid>
        <w:gridCol w:w="5580"/>
        <w:gridCol w:w="4375"/>
      </w:tblGrid>
      <w:tr w:rsidR="001B1440" w:rsidRPr="002C50C6">
        <w:trPr>
          <w:trHeight w:val="397"/>
        </w:trPr>
        <w:tc>
          <w:tcPr>
            <w:tcW w:w="558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B1440" w:rsidRPr="00D30D1E" w:rsidRDefault="001B1440" w:rsidP="006B2F0B">
            <w:pPr>
              <w:rPr>
                <w:rFonts w:ascii="Times New Roman" w:hAnsi="Times New Roman" w:cs="Times New Roman"/>
                <w:b/>
                <w:bCs/>
              </w:rPr>
            </w:pPr>
            <w:r w:rsidRPr="00D30D1E">
              <w:rPr>
                <w:rFonts w:ascii="Times New Roman" w:hAnsi="Times New Roman" w:cs="Times New Roman"/>
                <w:b/>
                <w:bCs/>
                <w:caps/>
              </w:rPr>
              <w:t xml:space="preserve">Принято </w:t>
            </w:r>
          </w:p>
        </w:tc>
        <w:tc>
          <w:tcPr>
            <w:tcW w:w="4375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B1440" w:rsidRPr="00D30D1E" w:rsidRDefault="001B1440" w:rsidP="006B2F0B">
            <w:pPr>
              <w:pStyle w:val="Heading2"/>
              <w:spacing w:before="0" w:after="0"/>
              <w:rPr>
                <w:rFonts w:ascii="Times New Roman" w:hAnsi="Times New Roman" w:cs="Times New Roman"/>
                <w:i w:val="0"/>
                <w:iCs w:val="0"/>
                <w:caps/>
                <w:sz w:val="22"/>
                <w:szCs w:val="22"/>
              </w:rPr>
            </w:pPr>
            <w:r w:rsidRPr="00D30D1E">
              <w:rPr>
                <w:rFonts w:ascii="Times New Roman" w:hAnsi="Times New Roman" w:cs="Times New Roman"/>
                <w:i w:val="0"/>
                <w:iCs w:val="0"/>
                <w:caps/>
                <w:sz w:val="22"/>
                <w:szCs w:val="22"/>
              </w:rPr>
              <w:t>Утверждаю</w:t>
            </w:r>
          </w:p>
        </w:tc>
      </w:tr>
      <w:tr w:rsidR="001B1440" w:rsidRPr="002C50C6">
        <w:trPr>
          <w:trHeight w:val="397"/>
        </w:trPr>
        <w:tc>
          <w:tcPr>
            <w:tcW w:w="558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B1440" w:rsidRPr="00D30D1E" w:rsidRDefault="001B1440" w:rsidP="006B2F0B">
            <w:pPr>
              <w:rPr>
                <w:rFonts w:ascii="Times New Roman" w:hAnsi="Times New Roman" w:cs="Times New Roman"/>
                <w:b/>
                <w:bCs/>
                <w:caps/>
              </w:rPr>
            </w:pPr>
            <w:r w:rsidRPr="00D30D1E">
              <w:rPr>
                <w:rFonts w:ascii="Times New Roman" w:hAnsi="Times New Roman" w:cs="Times New Roman"/>
                <w:b/>
                <w:bCs/>
              </w:rPr>
              <w:t xml:space="preserve">на заседании педагогического совета </w:t>
            </w:r>
          </w:p>
        </w:tc>
        <w:tc>
          <w:tcPr>
            <w:tcW w:w="4375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B1440" w:rsidRPr="00D30D1E" w:rsidRDefault="001B1440" w:rsidP="006B2F0B">
            <w:pPr>
              <w:pStyle w:val="Heading2"/>
              <w:spacing w:before="0" w:after="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D30D1E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Директор  МКОУ Калачеевская  СОШ №1</w:t>
            </w:r>
          </w:p>
        </w:tc>
      </w:tr>
      <w:tr w:rsidR="001B1440" w:rsidRPr="002C50C6">
        <w:trPr>
          <w:trHeight w:val="397"/>
        </w:trPr>
        <w:tc>
          <w:tcPr>
            <w:tcW w:w="558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B1440" w:rsidRPr="00D30D1E" w:rsidRDefault="001B1440" w:rsidP="006B2F0B">
            <w:pPr>
              <w:rPr>
                <w:rFonts w:ascii="Times New Roman" w:hAnsi="Times New Roman" w:cs="Times New Roman"/>
                <w:b/>
                <w:bCs/>
                <w:caps/>
              </w:rPr>
            </w:pPr>
            <w:r w:rsidRPr="00D30D1E">
              <w:rPr>
                <w:rFonts w:ascii="Times New Roman" w:hAnsi="Times New Roman" w:cs="Times New Roman"/>
                <w:b/>
                <w:bCs/>
                <w:color w:val="000000"/>
              </w:rPr>
              <w:t>МКОУ Калачеевская  СОШ  №1</w:t>
            </w:r>
          </w:p>
        </w:tc>
        <w:tc>
          <w:tcPr>
            <w:tcW w:w="4375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B1440" w:rsidRPr="00D30D1E" w:rsidRDefault="001B1440" w:rsidP="006B2F0B">
            <w:pPr>
              <w:pStyle w:val="Heading2"/>
              <w:spacing w:before="0" w:after="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D30D1E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__________________Ивонина Т.В.</w:t>
            </w:r>
          </w:p>
        </w:tc>
      </w:tr>
      <w:tr w:rsidR="001B1440" w:rsidRPr="002C50C6">
        <w:trPr>
          <w:trHeight w:val="397"/>
        </w:trPr>
        <w:tc>
          <w:tcPr>
            <w:tcW w:w="558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B1440" w:rsidRPr="00D30D1E" w:rsidRDefault="001B1440" w:rsidP="006B2F0B">
            <w:pPr>
              <w:rPr>
                <w:rFonts w:ascii="Times New Roman" w:hAnsi="Times New Roman" w:cs="Times New Roman"/>
                <w:b/>
                <w:bCs/>
                <w:caps/>
              </w:rPr>
            </w:pPr>
            <w:r w:rsidRPr="00D30D1E">
              <w:rPr>
                <w:rFonts w:ascii="Times New Roman" w:hAnsi="Times New Roman" w:cs="Times New Roman"/>
                <w:b/>
                <w:bCs/>
              </w:rPr>
              <w:t>Протокол №  1</w:t>
            </w:r>
          </w:p>
        </w:tc>
        <w:tc>
          <w:tcPr>
            <w:tcW w:w="4375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B1440" w:rsidRPr="00D30D1E" w:rsidRDefault="001B1440" w:rsidP="006B2F0B">
            <w:pPr>
              <w:pStyle w:val="Heading2"/>
              <w:spacing w:before="0" w:after="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D30D1E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Приказ по МКОУ Калачеевская СОШ №1</w:t>
            </w:r>
          </w:p>
        </w:tc>
      </w:tr>
      <w:tr w:rsidR="001B1440" w:rsidRPr="002C50C6">
        <w:trPr>
          <w:trHeight w:val="397"/>
        </w:trPr>
        <w:tc>
          <w:tcPr>
            <w:tcW w:w="558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B1440" w:rsidRPr="00D30D1E" w:rsidRDefault="001B1440" w:rsidP="006B2F0B">
            <w:pPr>
              <w:rPr>
                <w:rFonts w:ascii="Times New Roman" w:hAnsi="Times New Roman" w:cs="Times New Roman"/>
                <w:b/>
                <w:bCs/>
              </w:rPr>
            </w:pPr>
            <w:r w:rsidRPr="00D30D1E">
              <w:rPr>
                <w:rFonts w:ascii="Times New Roman" w:hAnsi="Times New Roman" w:cs="Times New Roman"/>
                <w:b/>
                <w:bCs/>
              </w:rPr>
              <w:t>от «29» августа 2014 г.</w:t>
            </w:r>
          </w:p>
        </w:tc>
        <w:tc>
          <w:tcPr>
            <w:tcW w:w="4375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B1440" w:rsidRPr="00D30D1E" w:rsidRDefault="001B1440" w:rsidP="006B2F0B">
            <w:pPr>
              <w:pStyle w:val="Heading2"/>
              <w:spacing w:before="0" w:after="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D30D1E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 xml:space="preserve">№  148  от  «29»_ августа    2014__г.                    </w:t>
            </w:r>
          </w:p>
        </w:tc>
      </w:tr>
    </w:tbl>
    <w:p w:rsidR="001B1440" w:rsidRDefault="001B1440" w:rsidP="00D41A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B1440" w:rsidRDefault="001B1440" w:rsidP="00D41A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B1440" w:rsidRDefault="001B1440" w:rsidP="00D41A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D41AE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 общешкольном родительском собрании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D41AE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</w:t>
      </w:r>
      <w:r w:rsidRPr="00D41AE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У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Калачеевская</w:t>
      </w:r>
      <w:r w:rsidRPr="00D41AE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СОШ № 1</w:t>
      </w:r>
    </w:p>
    <w:p w:rsidR="001B1440" w:rsidRPr="00D41AE9" w:rsidRDefault="001B1440" w:rsidP="00D41A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1.Общие положения.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 xml:space="preserve">1.1. Родители являются полноправными субъектами образовательного процесса муниципального общеобразовательного </w:t>
      </w:r>
      <w:r>
        <w:rPr>
          <w:rFonts w:ascii="Times New Roman" w:hAnsi="Times New Roman" w:cs="Times New Roman"/>
          <w:sz w:val="28"/>
          <w:szCs w:val="28"/>
          <w:lang w:eastAsia="ru-RU"/>
        </w:rPr>
        <w:t>казённого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Калачеевская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>средн</w:t>
      </w:r>
      <w:r>
        <w:rPr>
          <w:rFonts w:ascii="Times New Roman" w:hAnsi="Times New Roman" w:cs="Times New Roman"/>
          <w:sz w:val="28"/>
          <w:szCs w:val="28"/>
          <w:lang w:eastAsia="ru-RU"/>
        </w:rPr>
        <w:t>яя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 xml:space="preserve"> общеобразовательн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ая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 xml:space="preserve"> школ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 xml:space="preserve"> № 11 (МКОУ Калачеевская СОШ № 1).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 xml:space="preserve">1.2. Общешкольное родительское собрание в  МКОУ Калачеевская СОШ № 1(далее - ОУ)  в соответствии с пунктом 4 статьи 26 Федерального Закона «Об образовании в Российской Федерации»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является коллегиональным органом 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 xml:space="preserve">управления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>м учреждени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 xml:space="preserve"> и создается в целях наиболее полной реализации родителями (законными представителями) своих прав и обязанностей  как участников образовательного процесса, а также обеспечения государственно-общественного характера управления общим образованием (пункт 6 статья 26 Закона «Об образовании в Российской Федерации»).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1.3. Родительское собрание в своей деятельности руководствуются Конституцией РФ, действующим российским законодательством, уставом общеобразовательного учреждения, настоящим положением, а также решениями родительского собрания. Они не должны ущемлять права личности, субъектов образовательного процесса, коллектива школы.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1.4.Общешкольное родительское собрание в в  МКОУ Калачеевская СОШ № 1проводится в целях  содействия школе родительского сообщества в осуществлении воспитания и обучения детей, совершенствования образовательного процесса, повышения качества образования обучающихся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1.5. Родительское собрание является источником информации, формой педагогического просвещения, мотивационным фактором проявления родительских инициатив, индикатором эффективности педагогического воздействия.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 Компетенции общешкольного родительского собрания.</w:t>
      </w:r>
    </w:p>
    <w:p w:rsidR="001B1440" w:rsidRDefault="001B1440" w:rsidP="001213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Обсуждение и формирование социального заказа потребителей образовательных услуг ОУ и основных направлений развития в  МКОУ Калачеевская СОШ № 1</w:t>
      </w:r>
    </w:p>
    <w:p w:rsidR="001B1440" w:rsidRPr="00D41AE9" w:rsidRDefault="001B1440" w:rsidP="001213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Согласование с администрацией в МКОУ Калачеевская СОШ № 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>основных направлений деятельности родителей, заслушивает информацию о выполнении своих решений;</w:t>
      </w:r>
    </w:p>
    <w:p w:rsidR="001B1440" w:rsidRPr="00D41AE9" w:rsidRDefault="001B1440" w:rsidP="00D41AE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Решение вопросов, связанных с участием родителей в управлении школой, взаимодействием с органами государственно-общественного самоуправления педагогов и обучающихся;</w:t>
      </w:r>
    </w:p>
    <w:p w:rsidR="001B1440" w:rsidRPr="00D41AE9" w:rsidRDefault="001B1440" w:rsidP="00D41AE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Совместная работа родительской общественности и в  МКОУ Калачеевская СОШ № 1 по реализации государственной, муниципальной политики в области образования</w:t>
      </w:r>
    </w:p>
    <w:p w:rsidR="001B1440" w:rsidRPr="00D41AE9" w:rsidRDefault="001B1440" w:rsidP="00D41AE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Внесение предложений по вопросам совершенствования  образовательного процесса, форм и методов привлечения родительской  общественности к активному участию в жизни в  МКОУ Калачеевская СОШ № 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>к организации внеклассной и внешкольной работы; о проведении оздоровительной и культурно-массовой работы с обучающимися  в каникулярное и внеучебное время;</w:t>
      </w:r>
    </w:p>
    <w:p w:rsidR="001B1440" w:rsidRPr="00D41AE9" w:rsidRDefault="001B1440" w:rsidP="00D41AE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Ознакомление с нормативно-правовой документацией воспитательно-образовательного процесса, обсуждение анализа работы педагогического коллектива и администрации, итогами работы в  МКОУ Калачеевская СОШ № 1 за отчетный период;</w:t>
      </w:r>
    </w:p>
    <w:p w:rsidR="001B1440" w:rsidRPr="00D41AE9" w:rsidRDefault="001B1440" w:rsidP="00D41AE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Содействие и участие в организации широкой общественной пропаганды достижений в  МКОУ Калачеевская СОШ № 1, способствующей открытости и гласности функционирования ОУ, формирование положительного имиджа образовательного учреждения среди родителей и населения;</w:t>
      </w:r>
    </w:p>
    <w:p w:rsidR="001B1440" w:rsidRPr="00D41AE9" w:rsidRDefault="001B1440" w:rsidP="00D41AE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Пропаганда психолого-педагогических знаний и умений в среде родителей, создание условий для обмена положительным семейным опытом в вопросах воспитания и обучения детей, формирование родительского общественного мнения, родительского коллектива.</w:t>
      </w:r>
    </w:p>
    <w:p w:rsidR="001B1440" w:rsidRPr="00D41AE9" w:rsidRDefault="001B1440" w:rsidP="0012138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     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3.Организация деятельности общешкольного родительского собрания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B1440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3.1. В работе общешкольного родительского собрания имеют право участвовать родители (законные представители) всех обучающихся, директор в  МКОУ Калачеевская СОШ № 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>и его заместители, педагоги общеобразовательного учреждения, представители учредителя, органов местного самоуправления, а также иные лица, приглашенные членами общешкольного родительского собрания.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 xml:space="preserve">3.2. Общешкольное родительское собрание проводится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 мере необходимости, но не реже 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 xml:space="preserve">1 раз в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полугодие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>. Формы проведения общешкольного родительского собрания могут быть разнообразными (директивно-консультационные, дискуссионные, клубные, творческие встречи и отчеты и др.), но все они должны способствовать формированию культуры быть родителями, развивать интерес к проблемам педагогики и психологии, преодолевать трудные ситуации в воспитании собственных детей.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3.3.Общешкольное родительское собрание может носить как теоретический, так и практический характер. Общешкольные родительские собрания могут быть организационными, текущими или тематическими, итоговыми.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3.4.За подготовку и проведение общешкольных собраний отвечают заместители директора, администрация школы.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3.5.Для проведения общешкольных родительских собраний могут привлекаться специалисты, сотрудники ОВД, учреждений дополнительного образования, здравоохранения, социальной службы и т.д.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3.6.Общешкольное родительское собрание вправе принимать решение при согласии не менее 2/3 присутствующих родителей.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3.7. Решения Общешкольного родительского собрания как формы общественного самоуправления в в  МКОУ Калачеевская СОШ № 1носят совещательно- рекомендательный характер; они становятся обязательными для исполнения после издания на основании этих решений приказа директора.</w:t>
      </w:r>
    </w:p>
    <w:p w:rsidR="001B1440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3.8.По решению общешкольного родительского собрания могут создаваться временные комиссии по отдельным направлениям работы (например, по проведению педагогической  пропаганды, по трудовому воспитанию и организации общественнополезного труда обучающихся, по культурно-массовой, спортивно-оздоровительной работе и т.д.)</w:t>
      </w:r>
    </w:p>
    <w:p w:rsidR="001B1440" w:rsidRDefault="001B1440" w:rsidP="00985C19"/>
    <w:p w:rsidR="001B1440" w:rsidRPr="00985C19" w:rsidRDefault="001B1440" w:rsidP="00985C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5C19">
        <w:rPr>
          <w:rFonts w:ascii="Times New Roman" w:hAnsi="Times New Roman" w:cs="Times New Roman"/>
          <w:b/>
          <w:bCs/>
          <w:sz w:val="28"/>
          <w:szCs w:val="28"/>
        </w:rPr>
        <w:t>4.Обязанности и права родителей (законных представителей)</w:t>
      </w:r>
    </w:p>
    <w:p w:rsidR="001B1440" w:rsidRDefault="001B1440" w:rsidP="00985C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85C19">
        <w:rPr>
          <w:rFonts w:ascii="Times New Roman" w:hAnsi="Times New Roman" w:cs="Times New Roman"/>
          <w:sz w:val="28"/>
          <w:szCs w:val="28"/>
        </w:rPr>
        <w:t>.1. Обязанности:</w:t>
      </w:r>
    </w:p>
    <w:p w:rsidR="001B1440" w:rsidRDefault="001B1440" w:rsidP="00985C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C19">
        <w:rPr>
          <w:rFonts w:ascii="Times New Roman" w:hAnsi="Times New Roman" w:cs="Times New Roman"/>
          <w:sz w:val="28"/>
          <w:szCs w:val="28"/>
        </w:rPr>
        <w:t xml:space="preserve"> - Присутствовать на собраниях, проводимых в школе;</w:t>
      </w:r>
    </w:p>
    <w:p w:rsidR="001B1440" w:rsidRDefault="001B1440" w:rsidP="00985C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C19">
        <w:rPr>
          <w:rFonts w:ascii="Times New Roman" w:hAnsi="Times New Roman" w:cs="Times New Roman"/>
          <w:sz w:val="28"/>
          <w:szCs w:val="28"/>
        </w:rPr>
        <w:t xml:space="preserve"> - В соответствии с Семейным кодексом РФ заниматься воспитанием своих детей, контролировать их учебу и поведение. </w:t>
      </w:r>
    </w:p>
    <w:p w:rsidR="001B1440" w:rsidRDefault="001B1440" w:rsidP="00985C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85C19">
        <w:rPr>
          <w:rFonts w:ascii="Times New Roman" w:hAnsi="Times New Roman" w:cs="Times New Roman"/>
          <w:sz w:val="28"/>
          <w:szCs w:val="28"/>
        </w:rPr>
        <w:t xml:space="preserve">.2. Права: </w:t>
      </w:r>
    </w:p>
    <w:p w:rsidR="001B1440" w:rsidRDefault="001B1440" w:rsidP="00985C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C19">
        <w:rPr>
          <w:rFonts w:ascii="Times New Roman" w:hAnsi="Times New Roman" w:cs="Times New Roman"/>
          <w:sz w:val="28"/>
          <w:szCs w:val="28"/>
        </w:rPr>
        <w:t>- Принимать участие в обсуждении вопросов, поднимаемых на собрании;</w:t>
      </w:r>
    </w:p>
    <w:p w:rsidR="001B1440" w:rsidRDefault="001B1440" w:rsidP="00985C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C19">
        <w:rPr>
          <w:rFonts w:ascii="Times New Roman" w:hAnsi="Times New Roman" w:cs="Times New Roman"/>
          <w:sz w:val="28"/>
          <w:szCs w:val="28"/>
        </w:rPr>
        <w:t>- Высказывать свое мнение по обсуждаемым вопросам.</w:t>
      </w:r>
    </w:p>
    <w:p w:rsidR="001B1440" w:rsidRDefault="001B1440" w:rsidP="00985C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440" w:rsidRPr="00985C19" w:rsidRDefault="001B1440" w:rsidP="00985C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5C19">
        <w:rPr>
          <w:rFonts w:ascii="Times New Roman" w:hAnsi="Times New Roman" w:cs="Times New Roman"/>
          <w:b/>
          <w:bCs/>
          <w:sz w:val="28"/>
          <w:szCs w:val="28"/>
        </w:rPr>
        <w:t xml:space="preserve">5. Обязанности и права педагогического коллектива. </w:t>
      </w:r>
    </w:p>
    <w:p w:rsidR="001B1440" w:rsidRDefault="001B1440" w:rsidP="00985C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85C19">
        <w:rPr>
          <w:rFonts w:ascii="Times New Roman" w:hAnsi="Times New Roman" w:cs="Times New Roman"/>
          <w:sz w:val="28"/>
          <w:szCs w:val="28"/>
        </w:rPr>
        <w:t xml:space="preserve">.1. Обязанности: - Проводить собрания не реже 1 раза в </w:t>
      </w:r>
      <w:r>
        <w:rPr>
          <w:rFonts w:ascii="Times New Roman" w:hAnsi="Times New Roman" w:cs="Times New Roman"/>
          <w:sz w:val="28"/>
          <w:szCs w:val="28"/>
        </w:rPr>
        <w:t>полугодие</w:t>
      </w:r>
      <w:r w:rsidRPr="00985C19">
        <w:rPr>
          <w:rFonts w:ascii="Times New Roman" w:hAnsi="Times New Roman" w:cs="Times New Roman"/>
          <w:sz w:val="28"/>
          <w:szCs w:val="28"/>
        </w:rPr>
        <w:t>;</w:t>
      </w:r>
    </w:p>
    <w:p w:rsidR="001B1440" w:rsidRDefault="001B1440" w:rsidP="00985C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C19">
        <w:rPr>
          <w:rFonts w:ascii="Times New Roman" w:hAnsi="Times New Roman" w:cs="Times New Roman"/>
          <w:sz w:val="28"/>
          <w:szCs w:val="28"/>
        </w:rPr>
        <w:t xml:space="preserve"> - Собрания проводить тактично и с уважением к родителям (законным представителям). </w:t>
      </w:r>
    </w:p>
    <w:p w:rsidR="001B1440" w:rsidRDefault="001B1440" w:rsidP="00985C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85C19">
        <w:rPr>
          <w:rFonts w:ascii="Times New Roman" w:hAnsi="Times New Roman" w:cs="Times New Roman"/>
          <w:sz w:val="28"/>
          <w:szCs w:val="28"/>
        </w:rPr>
        <w:t xml:space="preserve">.2. Права: </w:t>
      </w:r>
    </w:p>
    <w:p w:rsidR="001B1440" w:rsidRDefault="001B1440" w:rsidP="00985C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C19">
        <w:rPr>
          <w:rFonts w:ascii="Times New Roman" w:hAnsi="Times New Roman" w:cs="Times New Roman"/>
          <w:sz w:val="28"/>
          <w:szCs w:val="28"/>
        </w:rPr>
        <w:t>- Проводить собрания в удобное время для родителей (законных представителей) и педагогического коллектива;</w:t>
      </w:r>
    </w:p>
    <w:p w:rsidR="001B1440" w:rsidRPr="00985C19" w:rsidRDefault="001B1440" w:rsidP="00985C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C19">
        <w:rPr>
          <w:rFonts w:ascii="Times New Roman" w:hAnsi="Times New Roman" w:cs="Times New Roman"/>
          <w:sz w:val="28"/>
          <w:szCs w:val="28"/>
        </w:rPr>
        <w:t>- На уважительное отношение со стороны родителей (законных представител</w:t>
      </w:r>
      <w:r>
        <w:rPr>
          <w:rFonts w:ascii="Times New Roman" w:hAnsi="Times New Roman" w:cs="Times New Roman"/>
          <w:sz w:val="28"/>
          <w:szCs w:val="28"/>
        </w:rPr>
        <w:t>ей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D41AE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.Документация  общешкольного родительского собрания.</w:t>
      </w:r>
    </w:p>
    <w:p w:rsidR="001B1440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>.1.Ведется протокол общешкольных родительских собраний в  МКОУ Калачеевская СОШ № 1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>.2.Ответственность за делопроизводство возлагается на секретаря собрания, который выбирается в начале каждого общешкольного родительского собрания.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 xml:space="preserve">.3.Протоколы хранятся у заместителя директора по </w:t>
      </w: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>ВР.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>.4. Информация о содержании и решениях общешкольного родительского собрания доводится до широкой общественности через школьный сайт.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AE9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D41AE9">
        <w:rPr>
          <w:rFonts w:ascii="Times New Roman" w:hAnsi="Times New Roman" w:cs="Times New Roman"/>
          <w:sz w:val="28"/>
          <w:szCs w:val="28"/>
          <w:lang w:eastAsia="ru-RU"/>
        </w:rPr>
        <w:t>.Положение действует до принятия новой редакции.</w:t>
      </w:r>
    </w:p>
    <w:p w:rsidR="001B1440" w:rsidRPr="00D41AE9" w:rsidRDefault="001B1440" w:rsidP="00D41A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440" w:rsidRDefault="001B1440">
      <w:bookmarkStart w:id="0" w:name="_GoBack"/>
      <w:bookmarkEnd w:id="0"/>
    </w:p>
    <w:sectPr w:rsidR="001B1440" w:rsidSect="00F26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645D5"/>
    <w:multiLevelType w:val="multilevel"/>
    <w:tmpl w:val="5F581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0878"/>
    <w:rsid w:val="00077E6D"/>
    <w:rsid w:val="000E5F3C"/>
    <w:rsid w:val="00121382"/>
    <w:rsid w:val="001B1440"/>
    <w:rsid w:val="002C50C6"/>
    <w:rsid w:val="003C0878"/>
    <w:rsid w:val="003D0CBE"/>
    <w:rsid w:val="00537AB8"/>
    <w:rsid w:val="006B2F0B"/>
    <w:rsid w:val="00810AC7"/>
    <w:rsid w:val="00985C19"/>
    <w:rsid w:val="00AE4768"/>
    <w:rsid w:val="00B8245B"/>
    <w:rsid w:val="00CD4E00"/>
    <w:rsid w:val="00D30D1E"/>
    <w:rsid w:val="00D41AE9"/>
    <w:rsid w:val="00DF14C5"/>
    <w:rsid w:val="00F26990"/>
    <w:rsid w:val="00FA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990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77E6D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77E6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810AC7"/>
  </w:style>
  <w:style w:type="paragraph" w:customStyle="1" w:styleId="listparagraph">
    <w:name w:val="listparagraph"/>
    <w:basedOn w:val="Normal"/>
    <w:uiPriority w:val="99"/>
    <w:rsid w:val="00810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a"/>
    <w:basedOn w:val="Normal"/>
    <w:uiPriority w:val="99"/>
    <w:rsid w:val="000E5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64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4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64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4</Pages>
  <Words>1060</Words>
  <Characters>6043</Characters>
  <Application>Microsoft Office Outlook</Application>
  <DocSecurity>0</DocSecurity>
  <Lines>0</Lines>
  <Paragraphs>0</Paragraphs>
  <ScaleCrop>false</ScaleCrop>
  <Company>СОШ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Rybas</dc:creator>
  <cp:keywords/>
  <dc:description/>
  <cp:lastModifiedBy>ws</cp:lastModifiedBy>
  <cp:revision>10</cp:revision>
  <cp:lastPrinted>2015-01-22T07:02:00Z</cp:lastPrinted>
  <dcterms:created xsi:type="dcterms:W3CDTF">2015-01-20T20:52:00Z</dcterms:created>
  <dcterms:modified xsi:type="dcterms:W3CDTF">2015-01-22T07:02:00Z</dcterms:modified>
</cp:coreProperties>
</file>